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10C2" w:rsidRDefault="006B10C2">
      <w:r>
        <w:rPr>
          <w:noProof/>
          <w:lang w:eastAsia="ru-RU"/>
        </w:rPr>
        <w:pict>
          <v:rect id="_x0000_s1026" style="position:absolute;margin-left:526.8pt;margin-top:13pt;width:147pt;height:73.5pt;z-index:251658240">
            <v:textbox>
              <w:txbxContent>
                <w:p w:rsidR="006B10C2" w:rsidRPr="00912F1E" w:rsidRDefault="006B10C2" w:rsidP="00912F1E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912F1E">
                    <w:rPr>
                      <w:sz w:val="16"/>
                      <w:szCs w:val="16"/>
                    </w:rPr>
                    <w:t>ПРИЛОЖЕНИЕ № 2</w:t>
                  </w:r>
                  <w:r>
                    <w:rPr>
                      <w:sz w:val="16"/>
                      <w:szCs w:val="16"/>
                    </w:rPr>
                    <w:t>8</w:t>
                  </w:r>
                </w:p>
                <w:p w:rsidR="006B10C2" w:rsidRPr="00912F1E" w:rsidRDefault="006B10C2" w:rsidP="00912F1E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912F1E">
                    <w:rPr>
                      <w:sz w:val="16"/>
                      <w:szCs w:val="16"/>
                    </w:rPr>
                    <w:t>УТВЕРЖДЕНА</w:t>
                  </w:r>
                </w:p>
                <w:p w:rsidR="006B10C2" w:rsidRPr="00912F1E" w:rsidRDefault="006B10C2" w:rsidP="00912F1E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912F1E">
                    <w:rPr>
                      <w:sz w:val="16"/>
                      <w:szCs w:val="16"/>
                    </w:rPr>
                    <w:t>постановлением администрации муниципального образования Гулькевичский район</w:t>
                  </w:r>
                </w:p>
                <w:p w:rsidR="006B10C2" w:rsidRPr="00362FC0" w:rsidRDefault="006B10C2" w:rsidP="00912F1E">
                  <w:pPr>
                    <w:spacing w:after="0"/>
                    <w:jc w:val="center"/>
                    <w:rPr>
                      <w:sz w:val="18"/>
                      <w:szCs w:val="18"/>
                    </w:rPr>
                  </w:pPr>
                  <w:r w:rsidRPr="00362FC0">
                    <w:rPr>
                      <w:sz w:val="18"/>
                      <w:szCs w:val="18"/>
                    </w:rPr>
                    <w:t xml:space="preserve">от </w:t>
                  </w:r>
                  <w:r>
                    <w:rPr>
                      <w:sz w:val="18"/>
                      <w:szCs w:val="18"/>
                      <w:u w:val="single"/>
                    </w:rPr>
                    <w:t>27.09.2016</w:t>
                  </w:r>
                  <w:r w:rsidRPr="00362FC0">
                    <w:rPr>
                      <w:sz w:val="18"/>
                      <w:szCs w:val="18"/>
                    </w:rPr>
                    <w:t xml:space="preserve"> № </w:t>
                  </w:r>
                  <w:r>
                    <w:rPr>
                      <w:sz w:val="18"/>
                      <w:szCs w:val="18"/>
                      <w:u w:val="single"/>
                    </w:rPr>
                    <w:t>1042</w:t>
                  </w:r>
                </w:p>
                <w:p w:rsidR="006B10C2" w:rsidRPr="00912F1E" w:rsidRDefault="006B10C2" w:rsidP="00912F1E"/>
              </w:txbxContent>
            </v:textbox>
          </v:rect>
        </w:pict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678pt;height:479.4pt;visibility:visible">
            <v:imagedata r:id="rId4" o:title=""/>
          </v:shape>
        </w:pict>
      </w:r>
    </w:p>
    <w:sectPr w:rsidR="006B10C2" w:rsidSect="00912F1E">
      <w:pgSz w:w="15840" w:h="12240" w:orient="landscape" w:code="1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12F1E"/>
    <w:rsid w:val="001A6067"/>
    <w:rsid w:val="001F6EA4"/>
    <w:rsid w:val="00242CD8"/>
    <w:rsid w:val="00362FC0"/>
    <w:rsid w:val="004A27AF"/>
    <w:rsid w:val="00545947"/>
    <w:rsid w:val="006B10C2"/>
    <w:rsid w:val="00734A8E"/>
    <w:rsid w:val="007C0AAD"/>
    <w:rsid w:val="008C023C"/>
    <w:rsid w:val="00912F1E"/>
    <w:rsid w:val="00920F7D"/>
    <w:rsid w:val="009621BA"/>
    <w:rsid w:val="00AC734D"/>
    <w:rsid w:val="00AD5844"/>
    <w:rsid w:val="00BE472A"/>
    <w:rsid w:val="00D55B58"/>
    <w:rsid w:val="00E25AEC"/>
    <w:rsid w:val="00EA5EA1"/>
    <w:rsid w:val="00FE66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2F1E"/>
    <w:pPr>
      <w:spacing w:after="160" w:line="259" w:lineRule="auto"/>
    </w:pPr>
    <w:rPr>
      <w:rFonts w:eastAsia="Times New Roman"/>
      <w:lang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12F1E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12F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</TotalTime>
  <Pages>1</Pages>
  <Words>0</Words>
  <Characters>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Chistyakov</dc:creator>
  <cp:keywords/>
  <dc:description/>
  <cp:lastModifiedBy>Morozova</cp:lastModifiedBy>
  <cp:revision>3</cp:revision>
  <cp:lastPrinted>2016-10-07T06:15:00Z</cp:lastPrinted>
  <dcterms:created xsi:type="dcterms:W3CDTF">2015-10-07T08:10:00Z</dcterms:created>
  <dcterms:modified xsi:type="dcterms:W3CDTF">2016-10-07T06:15:00Z</dcterms:modified>
</cp:coreProperties>
</file>